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DE" w:rsidRPr="006B2E52" w:rsidRDefault="00D05CDE" w:rsidP="00292BD1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8240" filled="t">
            <v:imagedata r:id="rId4" o:title=""/>
          </v:shape>
          <o:OLEObject Type="Embed" ProgID="Word.Picture.8" ShapeID="_x0000_s1026" DrawAspect="Content" ObjectID="_1530531043" r:id="rId5"/>
        </w:pict>
      </w:r>
    </w:p>
    <w:p w:rsidR="00D05CDE" w:rsidRPr="006B2E52" w:rsidRDefault="00D05CDE" w:rsidP="00292BD1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</w:p>
    <w:p w:rsidR="00D05CDE" w:rsidRPr="006B2E52" w:rsidRDefault="00D05CDE" w:rsidP="00292BD1">
      <w:pPr>
        <w:pStyle w:val="Heading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D05CDE" w:rsidRDefault="00D05CDE" w:rsidP="00292BD1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</w:p>
    <w:p w:rsidR="00D05CDE" w:rsidRPr="006B2E52" w:rsidRDefault="00D05CDE" w:rsidP="00292BD1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D05CDE" w:rsidRPr="006B2E52" w:rsidRDefault="00D05CDE" w:rsidP="00292BD1">
      <w:pPr>
        <w:pStyle w:val="Heading5"/>
        <w:spacing w:line="204" w:lineRule="auto"/>
        <w:jc w:val="both"/>
        <w:rPr>
          <w:b/>
          <w:w w:val="120"/>
          <w:sz w:val="28"/>
          <w:lang w:val="uk-UA"/>
        </w:rPr>
      </w:pPr>
      <w:r>
        <w:rPr>
          <w:b/>
          <w:w w:val="120"/>
          <w:sz w:val="28"/>
          <w:lang w:val="uk-UA"/>
        </w:rPr>
        <w:t xml:space="preserve">  ЖМЕРИНСЬКА МІСЬКА РАДА ВІННИЦЬКОЇ </w:t>
      </w:r>
      <w:r w:rsidRPr="006B2E52">
        <w:rPr>
          <w:b/>
          <w:w w:val="120"/>
          <w:sz w:val="28"/>
          <w:lang w:val="uk-UA"/>
        </w:rPr>
        <w:t>ОБЛАСТІ</w:t>
      </w:r>
    </w:p>
    <w:p w:rsidR="00D05CDE" w:rsidRPr="006B2E52" w:rsidRDefault="00D05CDE" w:rsidP="00292BD1">
      <w:pPr>
        <w:pStyle w:val="Heading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D05CDE" w:rsidRPr="006B2E52" w:rsidRDefault="00D05CDE" w:rsidP="00292BD1">
      <w:pPr>
        <w:spacing w:line="204" w:lineRule="auto"/>
        <w:rPr>
          <w:w w:val="120"/>
          <w:sz w:val="28"/>
          <w:lang w:val="uk-UA"/>
        </w:rPr>
      </w:pPr>
      <w:r>
        <w:rPr>
          <w:noProof/>
        </w:rPr>
        <w:pict>
          <v:line id="_x0000_s1027" style="position:absolute;flip:y;z-index:251659264" from="9pt,7pt" to="498.9pt,7pt" strokeweight="4.5pt">
            <v:stroke linestyle="thickThin"/>
          </v:line>
        </w:pict>
      </w:r>
    </w:p>
    <w:p w:rsidR="00D05CDE" w:rsidRPr="006B2E52" w:rsidRDefault="00D05CDE" w:rsidP="00292BD1">
      <w:pPr>
        <w:pStyle w:val="Heading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D05CDE" w:rsidRPr="006B2E52" w:rsidRDefault="00D05CDE" w:rsidP="00292BD1">
      <w:pPr>
        <w:pStyle w:val="BodyText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20 липня 2016 року</w:t>
      </w:r>
      <w:r w:rsidRPr="006B2E52">
        <w:rPr>
          <w:sz w:val="28"/>
          <w:lang w:val="uk-UA"/>
        </w:rPr>
        <w:t xml:space="preserve">    </w:t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                   № 209</w:t>
      </w:r>
    </w:p>
    <w:p w:rsidR="00D05CDE" w:rsidRPr="006B2E52" w:rsidRDefault="00D05CDE" w:rsidP="00292BD1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D05CDE" w:rsidRPr="006B2E52" w:rsidRDefault="00D05CDE" w:rsidP="00292BD1">
      <w:pPr>
        <w:ind w:right="6024"/>
        <w:rPr>
          <w:sz w:val="20"/>
          <w:lang w:val="uk-UA"/>
        </w:rPr>
      </w:pPr>
    </w:p>
    <w:p w:rsidR="00D05CDE" w:rsidRPr="006B2E52" w:rsidRDefault="00D05CDE" w:rsidP="00292BD1">
      <w:pPr>
        <w:pStyle w:val="BodyText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6</w:t>
      </w:r>
      <w:r w:rsidRPr="006B2E52">
        <w:rPr>
          <w:sz w:val="28"/>
          <w:szCs w:val="28"/>
          <w:lang w:val="uk-UA"/>
        </w:rPr>
        <w:t xml:space="preserve"> рік</w:t>
      </w:r>
    </w:p>
    <w:p w:rsidR="00D05CDE" w:rsidRPr="006B2E52" w:rsidRDefault="00D05CDE" w:rsidP="00292BD1">
      <w:pPr>
        <w:ind w:right="6025"/>
        <w:jc w:val="both"/>
        <w:rPr>
          <w:color w:val="000000"/>
          <w:spacing w:val="-3"/>
          <w:sz w:val="28"/>
          <w:szCs w:val="28"/>
          <w:lang w:val="uk-UA"/>
        </w:rPr>
      </w:pPr>
    </w:p>
    <w:p w:rsidR="00D05CDE" w:rsidRDefault="00D05CDE" w:rsidP="00292BD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Керуючись п.5 ст.30 Закону України “Про місцеве самоврядування </w:t>
      </w:r>
      <w:r>
        <w:rPr>
          <w:sz w:val="28"/>
          <w:szCs w:val="28"/>
          <w:lang w:val="uk-UA"/>
        </w:rPr>
        <w:t>в</w:t>
      </w:r>
      <w:r w:rsidRPr="006B2E52">
        <w:rPr>
          <w:smallCaps/>
          <w:sz w:val="28"/>
          <w:szCs w:val="28"/>
          <w:lang w:val="uk-UA"/>
        </w:rPr>
        <w:t xml:space="preserve"> </w:t>
      </w:r>
      <w:r w:rsidRPr="006B2E52">
        <w:rPr>
          <w:sz w:val="28"/>
          <w:szCs w:val="28"/>
          <w:lang w:val="uk-UA"/>
        </w:rPr>
        <w:t>Україні”, враховуючи лист</w:t>
      </w:r>
      <w:r>
        <w:rPr>
          <w:sz w:val="28"/>
          <w:szCs w:val="28"/>
          <w:lang w:val="uk-UA"/>
        </w:rPr>
        <w:t xml:space="preserve"> управління освіти від 08.07.2016 року №702 та лист Жмеринського ВПУ від 11 липня 2016 року №561,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D05CDE" w:rsidRDefault="00D05CDE" w:rsidP="00292BD1">
      <w:pPr>
        <w:shd w:val="clear" w:color="auto" w:fill="FFFFFF"/>
        <w:ind w:left="48" w:firstLine="59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 Встановити ліміти споживання енергоносіїв для Жмеринського ВПУ на 2016 рік (Додаток 1) в тому числі на період липень - грудень 2016 рік. (Додаток2).</w:t>
      </w:r>
    </w:p>
    <w:p w:rsidR="00D05CDE" w:rsidRDefault="00D05CDE" w:rsidP="00292BD1">
      <w:pPr>
        <w:shd w:val="clear" w:color="auto" w:fill="FFFFFF"/>
        <w:ind w:left="48" w:firstLine="59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Затвердити помісячний розпис лімітів споживання енергоносіїв  для Жмеринського ВПУ на період липень - грудень 2016 рік. (Додаток 3, 4, 5).</w:t>
      </w:r>
    </w:p>
    <w:p w:rsidR="00D05CDE" w:rsidRDefault="00D05CDE" w:rsidP="00292BD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6B2E52">
        <w:rPr>
          <w:sz w:val="28"/>
          <w:szCs w:val="28"/>
          <w:lang w:val="uk-UA"/>
        </w:rPr>
        <w:t>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управління освіти,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20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5 року №274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6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>
        <w:rPr>
          <w:sz w:val="28"/>
          <w:szCs w:val="28"/>
          <w:lang w:val="uk-UA"/>
        </w:rPr>
        <w:t>ів 1, 4 та 5</w:t>
      </w:r>
      <w:r w:rsidRPr="006B2E52">
        <w:rPr>
          <w:sz w:val="28"/>
          <w:szCs w:val="28"/>
          <w:lang w:val="uk-UA"/>
        </w:rPr>
        <w:t>).</w:t>
      </w:r>
    </w:p>
    <w:p w:rsidR="00D05CDE" w:rsidRDefault="00D05CDE" w:rsidP="00292BD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6B2E5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Директору Жмеринського ВПУ Кузьміну В.В. та начальнику управління освіти Сьомаш С.В.:</w:t>
      </w:r>
    </w:p>
    <w:p w:rsidR="00D05CDE" w:rsidRDefault="00D05CDE" w:rsidP="00292BD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 зазначених у додатках №1,2,3,4 та 5;</w:t>
      </w:r>
    </w:p>
    <w:p w:rsidR="00D05CDE" w:rsidRPr="006B2E52" w:rsidRDefault="00D05CDE" w:rsidP="00292BD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</w:t>
      </w:r>
      <w:r>
        <w:rPr>
          <w:sz w:val="28"/>
          <w:szCs w:val="28"/>
          <w:lang w:val="uk-UA"/>
        </w:rPr>
        <w:t xml:space="preserve"> та за рахунок власних надходжень</w:t>
      </w:r>
      <w:r w:rsidRPr="006B2E52">
        <w:rPr>
          <w:sz w:val="28"/>
          <w:szCs w:val="28"/>
          <w:lang w:val="uk-UA"/>
        </w:rPr>
        <w:t>;</w:t>
      </w:r>
    </w:p>
    <w:p w:rsidR="00D05CDE" w:rsidRPr="006B2E52" w:rsidRDefault="00D05CDE" w:rsidP="00292BD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D05CDE" w:rsidRPr="006B2E52" w:rsidRDefault="00D05CDE" w:rsidP="00DD082B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lang w:val="uk-UA"/>
        </w:rPr>
        <w:t>першого заступника міського голови Півнюка О. В.</w:t>
      </w:r>
    </w:p>
    <w:p w:rsidR="00D05CDE" w:rsidRDefault="00D05CDE" w:rsidP="00292BD1">
      <w:pPr>
        <w:tabs>
          <w:tab w:val="left" w:pos="0"/>
        </w:tabs>
        <w:spacing w:before="120"/>
        <w:ind w:firstLine="748"/>
        <w:jc w:val="both"/>
        <w:rPr>
          <w:sz w:val="28"/>
          <w:lang w:val="uk-UA"/>
        </w:rPr>
      </w:pPr>
    </w:p>
    <w:p w:rsidR="00D05CDE" w:rsidRPr="006B2E52" w:rsidRDefault="00D05CDE" w:rsidP="00DD082B">
      <w:pPr>
        <w:pStyle w:val="BodyText"/>
        <w:tabs>
          <w:tab w:val="left" w:pos="3780"/>
        </w:tabs>
        <w:spacing w:before="120" w:after="0"/>
        <w:jc w:val="both"/>
        <w:rPr>
          <w:color w:val="000000"/>
          <w:sz w:val="28"/>
          <w:szCs w:val="28"/>
          <w:lang w:val="uk-UA"/>
        </w:rPr>
      </w:pPr>
    </w:p>
    <w:p w:rsidR="00D05CDE" w:rsidRDefault="00D05CDE" w:rsidP="00211D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Міський 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А. Кушнір </w:t>
      </w:r>
    </w:p>
    <w:p w:rsidR="00D05CDE" w:rsidRPr="00DD082B" w:rsidRDefault="00D05CDE" w:rsidP="00DD082B">
      <w:pPr>
        <w:jc w:val="both"/>
        <w:rPr>
          <w:sz w:val="28"/>
          <w:szCs w:val="28"/>
          <w:lang w:val="uk-UA"/>
        </w:rPr>
      </w:pPr>
    </w:p>
    <w:sectPr w:rsidR="00D05CDE" w:rsidRPr="00DD082B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BD1"/>
    <w:rsid w:val="00051BD2"/>
    <w:rsid w:val="001B398C"/>
    <w:rsid w:val="00211D18"/>
    <w:rsid w:val="00292BD1"/>
    <w:rsid w:val="002E3FCE"/>
    <w:rsid w:val="00561E26"/>
    <w:rsid w:val="005E72E1"/>
    <w:rsid w:val="006B2E52"/>
    <w:rsid w:val="006E3D16"/>
    <w:rsid w:val="00766FEB"/>
    <w:rsid w:val="007F1877"/>
    <w:rsid w:val="008754FA"/>
    <w:rsid w:val="008A5B87"/>
    <w:rsid w:val="009541EE"/>
    <w:rsid w:val="00A7611E"/>
    <w:rsid w:val="00AC2A85"/>
    <w:rsid w:val="00AC62C8"/>
    <w:rsid w:val="00AF3886"/>
    <w:rsid w:val="00C1353E"/>
    <w:rsid w:val="00D05CDE"/>
    <w:rsid w:val="00DB22CF"/>
    <w:rsid w:val="00DD082B"/>
    <w:rsid w:val="00DE4426"/>
    <w:rsid w:val="00EA103C"/>
    <w:rsid w:val="00EB0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BD1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92BD1"/>
    <w:pPr>
      <w:keepNext/>
      <w:jc w:val="center"/>
      <w:outlineLvl w:val="3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92BD1"/>
    <w:pPr>
      <w:keepNext/>
      <w:jc w:val="center"/>
      <w:outlineLvl w:val="4"/>
    </w:pPr>
    <w:rPr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92BD1"/>
    <w:pPr>
      <w:keepNext/>
      <w:jc w:val="center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92BD1"/>
    <w:pPr>
      <w:keepNext/>
      <w:jc w:val="center"/>
      <w:outlineLvl w:val="6"/>
    </w:pPr>
    <w:rPr>
      <w:b/>
      <w:sz w:val="4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292BD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92BD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92BD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92BD1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292BD1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2BD1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292B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1</Pages>
  <Words>249</Words>
  <Characters>1425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2016-07-19T07:12:00Z</cp:lastPrinted>
  <dcterms:created xsi:type="dcterms:W3CDTF">2016-07-18T11:13:00Z</dcterms:created>
  <dcterms:modified xsi:type="dcterms:W3CDTF">2016-07-20T11:44:00Z</dcterms:modified>
</cp:coreProperties>
</file>